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A1934" w14:textId="72D854CD" w:rsidR="00473ECC" w:rsidRDefault="00473ECC" w:rsidP="00473E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David ROSY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(fl.140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6B5BDA1" w14:textId="77777777" w:rsidR="00473ECC" w:rsidRDefault="00473ECC" w:rsidP="00473E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553885E1" w14:textId="77777777" w:rsidR="00473ECC" w:rsidRDefault="00473ECC" w:rsidP="00473E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74F202" w14:textId="77777777" w:rsidR="00473ECC" w:rsidRDefault="00473ECC" w:rsidP="00473E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753ECC" w14:textId="32522446" w:rsidR="00473ECC" w:rsidRDefault="00473ECC" w:rsidP="00473E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1409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tonsure.</w:t>
      </w:r>
    </w:p>
    <w:p w14:paraId="3DF6EC8E" w14:textId="6B6E94AB" w:rsidR="00473ECC" w:rsidRDefault="00473ECC" w:rsidP="00473E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pp.436 and 42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44DDD243" w14:textId="77777777" w:rsidR="00473ECC" w:rsidRDefault="00473ECC" w:rsidP="00473E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D8238B" w14:textId="77777777" w:rsidR="00473ECC" w:rsidRDefault="00473ECC" w:rsidP="00473E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D83EBF" w14:textId="77777777" w:rsidR="00473ECC" w:rsidRPr="00673DCB" w:rsidRDefault="00473ECC" w:rsidP="00473E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2022</w:t>
      </w:r>
    </w:p>
    <w:p w14:paraId="167C54E9" w14:textId="34EC0885" w:rsidR="00BA00AB" w:rsidRPr="00473EC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73E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0B3F2" w14:textId="77777777" w:rsidR="00473ECC" w:rsidRDefault="00473ECC" w:rsidP="009139A6">
      <w:r>
        <w:separator/>
      </w:r>
    </w:p>
  </w:endnote>
  <w:endnote w:type="continuationSeparator" w:id="0">
    <w:p w14:paraId="32738867" w14:textId="77777777" w:rsidR="00473ECC" w:rsidRDefault="00473E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16F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C1FA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6EB0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22F4F" w14:textId="77777777" w:rsidR="00473ECC" w:rsidRDefault="00473ECC" w:rsidP="009139A6">
      <w:r>
        <w:separator/>
      </w:r>
    </w:p>
  </w:footnote>
  <w:footnote w:type="continuationSeparator" w:id="0">
    <w:p w14:paraId="088C06F9" w14:textId="77777777" w:rsidR="00473ECC" w:rsidRDefault="00473E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6F84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F52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DF8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ECC"/>
    <w:rsid w:val="000666E0"/>
    <w:rsid w:val="002510B7"/>
    <w:rsid w:val="00473EC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E7136"/>
  <w15:chartTrackingRefBased/>
  <w15:docId w15:val="{D346BB57-CF49-45EA-82BA-DF1E10989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2022-01-21T18:45:00Z</dcterms:created>
  <dcterms:modified xsi:type="dcterms:W3CDTF">2022-01-21T18:46:00Z</dcterms:modified>
</cp:coreProperties>
</file>